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Pr="00446F66" w:rsidRDefault="00DC778F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46F6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</w:t>
      </w:r>
      <w:r w:rsidR="005244DB" w:rsidRPr="00446F6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="005B6E59" w:rsidRPr="00446F6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 w:rsidR="005B6E59" w:rsidRPr="00446F66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5244DB" w:rsidRPr="00446F66" w:rsidRDefault="005244DB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446F6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</w:t>
      </w:r>
      <w:r w:rsidR="00F67882" w:rsidRPr="00446F6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สรรพากรพื้นที่อุบลราชธานี</w:t>
      </w:r>
    </w:p>
    <w:tbl>
      <w:tblPr>
        <w:tblStyle w:val="aa"/>
        <w:tblpPr w:leftFromText="180" w:rightFromText="180" w:vertAnchor="page" w:horzAnchor="margin" w:tblpXSpec="center" w:tblpY="2443"/>
        <w:tblW w:w="15314" w:type="dxa"/>
        <w:tblLook w:val="04A0" w:firstRow="1" w:lastRow="0" w:firstColumn="1" w:lastColumn="0" w:noHBand="0" w:noVBand="1"/>
      </w:tblPr>
      <w:tblGrid>
        <w:gridCol w:w="3369"/>
        <w:gridCol w:w="1560"/>
        <w:gridCol w:w="1327"/>
        <w:gridCol w:w="2641"/>
        <w:gridCol w:w="1739"/>
        <w:gridCol w:w="1327"/>
        <w:gridCol w:w="1327"/>
        <w:gridCol w:w="2024"/>
      </w:tblGrid>
      <w:tr w:rsidR="0095684B" w:rsidRPr="00446F66" w:rsidTr="00F67882">
        <w:tc>
          <w:tcPr>
            <w:tcW w:w="3369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bookmarkStart w:id="0" w:name="_GoBack"/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2641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446F66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446F66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446F66" w:rsidTr="00F67882">
        <w:tc>
          <w:tcPr>
            <w:tcW w:w="3369" w:type="dxa"/>
          </w:tcPr>
          <w:p w:rsidR="00B37D5C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การขับเคลื่อนองค์กรคุณธรรมและสร้างสุขให้บุคลากรในหน่วยงานของสำนักงานสรรพากรพื้นที่อุบลราชธานี</w:t>
            </w:r>
          </w:p>
        </w:tc>
        <w:tc>
          <w:tcPr>
            <w:tcW w:w="1560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บุคลากรในสังกัดสำนักงานสรรพากรพื้นที่อุบลราชธานีและสำนักงานสรรพากรพื้นที่สาขาทุกสาขา</w:t>
            </w:r>
          </w:p>
        </w:tc>
        <w:tc>
          <w:tcPr>
            <w:tcW w:w="1327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150 คน</w:t>
            </w:r>
          </w:p>
        </w:tc>
        <w:tc>
          <w:tcPr>
            <w:tcW w:w="2641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1. ส่งเสริมให้ สนง.สรรพากรพื้นที่อุบลราชธานีเป็นองค์กรคุณธรรม</w:t>
            </w:r>
          </w:p>
          <w:p w:rsidR="00F67882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2. เจ้าหน้าที่ในหน่วยงานเป็นบุคลากรที่มีคุณธรรม และตระหนักรู้ในการปฏิบัติตนตามจรรยาข้าราชการสรรพากร</w:t>
            </w:r>
          </w:p>
          <w:p w:rsidR="00F67882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3. บุคลากรในหน่วยงานเกิดความสามัคคี</w:t>
            </w:r>
          </w:p>
          <w:p w:rsidR="00F67882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4. เจ้าหน้าที่มีจิตสำนึกที่ดี และมีส่วนร่วมในการดูแลรักษาความสะอาดศาสนสถาน</w:t>
            </w:r>
          </w:p>
          <w:p w:rsidR="00F67882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5. เจ้าหน้าที่มีความสุข มีสุขภาพจิตที่ดีส่งผลต่อการปฏิบัติราชการ</w:t>
            </w:r>
          </w:p>
        </w:tc>
        <w:tc>
          <w:tcPr>
            <w:tcW w:w="1739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วัดมณีวนาราม</w:t>
            </w:r>
          </w:p>
        </w:tc>
        <w:tc>
          <w:tcPr>
            <w:tcW w:w="1327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24 พ.ย.6</w:t>
            </w:r>
            <w:r w:rsidR="005B6E59" w:rsidRPr="00446F6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ไม่มีค่าใช้จ่าย</w:t>
            </w:r>
          </w:p>
        </w:tc>
        <w:tc>
          <w:tcPr>
            <w:tcW w:w="2024" w:type="dxa"/>
          </w:tcPr>
          <w:p w:rsidR="0095684B" w:rsidRPr="00446F66" w:rsidRDefault="00F6788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6F66">
              <w:rPr>
                <w:rFonts w:ascii="TH SarabunIT๙" w:hAnsi="TH SarabunIT๙" w:cs="TH SarabunIT๙"/>
                <w:sz w:val="32"/>
                <w:szCs w:val="32"/>
                <w:cs/>
              </w:rPr>
              <w:t>สนง.สรรพากรพื้นที่อุบลราชธานี</w:t>
            </w:r>
          </w:p>
        </w:tc>
      </w:tr>
      <w:bookmarkEnd w:id="0"/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C4B" w:rsidRDefault="00B15C4B">
      <w:r>
        <w:separator/>
      </w:r>
    </w:p>
  </w:endnote>
  <w:endnote w:type="continuationSeparator" w:id="0">
    <w:p w:rsidR="00B15C4B" w:rsidRDefault="00B1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C4B" w:rsidRDefault="00B15C4B">
      <w:r>
        <w:separator/>
      </w:r>
    </w:p>
  </w:footnote>
  <w:footnote w:type="continuationSeparator" w:id="0">
    <w:p w:rsidR="00B15C4B" w:rsidRDefault="00B15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4E1484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4E1484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4E1484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F67882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4E1484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E0017"/>
    <w:rsid w:val="002E1EB8"/>
    <w:rsid w:val="003126D7"/>
    <w:rsid w:val="00337BB7"/>
    <w:rsid w:val="00387B20"/>
    <w:rsid w:val="003B0B81"/>
    <w:rsid w:val="003B1134"/>
    <w:rsid w:val="003B69BB"/>
    <w:rsid w:val="00410248"/>
    <w:rsid w:val="00446F66"/>
    <w:rsid w:val="004470AA"/>
    <w:rsid w:val="004B2D68"/>
    <w:rsid w:val="004B4D7E"/>
    <w:rsid w:val="004C53C8"/>
    <w:rsid w:val="004D7CFA"/>
    <w:rsid w:val="004E1484"/>
    <w:rsid w:val="004F6489"/>
    <w:rsid w:val="005244DB"/>
    <w:rsid w:val="00553594"/>
    <w:rsid w:val="005B6E59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95846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15C4B"/>
    <w:rsid w:val="00B37D5C"/>
    <w:rsid w:val="00B41558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74F17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9023B"/>
    <w:rsid w:val="00EB0F1C"/>
    <w:rsid w:val="00EE0C32"/>
    <w:rsid w:val="00F116A9"/>
    <w:rsid w:val="00F23720"/>
    <w:rsid w:val="00F57925"/>
    <w:rsid w:val="00F67882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8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67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67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2017-12-21T07:24:00Z</cp:lastPrinted>
  <dcterms:created xsi:type="dcterms:W3CDTF">2020-12-09T04:39:00Z</dcterms:created>
  <dcterms:modified xsi:type="dcterms:W3CDTF">2020-12-21T08:05:00Z</dcterms:modified>
</cp:coreProperties>
</file>